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4135D8" w:rsidRPr="001947FC" w:rsidTr="00FB70C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4135D8" w:rsidRPr="008F1D35" w:rsidRDefault="004135D8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4135D8" w:rsidRPr="008F1D35" w:rsidRDefault="004135D8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4135D8" w:rsidRPr="008F1D35" w:rsidRDefault="004135D8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1D35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4135D8" w:rsidRPr="008F1D35" w:rsidRDefault="004135D8" w:rsidP="003B0E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>АДМИНИСТРАЦИЯ ГОРОДА</w:t>
            </w:r>
          </w:p>
          <w:p w:rsidR="004135D8" w:rsidRPr="008F1D35" w:rsidRDefault="004135D8" w:rsidP="00221A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ПО ПРАВОВЫМ </w:t>
            </w:r>
          </w:p>
          <w:p w:rsidR="004135D8" w:rsidRPr="008F1D35" w:rsidRDefault="004135D8" w:rsidP="00221A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F1D35">
              <w:rPr>
                <w:rFonts w:ascii="Times New Roman" w:hAnsi="Times New Roman"/>
                <w:b/>
                <w:sz w:val="18"/>
                <w:szCs w:val="18"/>
              </w:rPr>
              <w:t>ВОПРОСАМ</w:t>
            </w:r>
          </w:p>
          <w:p w:rsidR="004135D8" w:rsidRPr="008F1D35" w:rsidRDefault="004135D8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1D35">
              <w:rPr>
                <w:rFonts w:ascii="Times New Roman" w:hAnsi="Times New Roman"/>
                <w:sz w:val="18"/>
                <w:szCs w:val="18"/>
              </w:rPr>
              <w:t xml:space="preserve">мкр.1, дом 18а, г.Пыть-Ях, 628380,            </w:t>
            </w:r>
          </w:p>
          <w:p w:rsidR="004135D8" w:rsidRPr="008F1D35" w:rsidRDefault="004135D8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hyperlink r:id="rId8" w:history="1">
              <w:r w:rsidRPr="008F1D35">
                <w:rPr>
                  <w:rStyle w:val="Hyperlink"/>
                  <w:color w:val="auto"/>
                  <w:sz w:val="18"/>
                  <w:szCs w:val="18"/>
                  <w:u w:val="none"/>
                  <w:lang w:val="en-US"/>
                </w:rPr>
                <w:t>http://adm.gov86.org</w:t>
              </w:r>
            </w:hyperlink>
            <w:r w:rsidRPr="008F1D3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urist @gov86.org </w:t>
            </w:r>
          </w:p>
          <w:p w:rsidR="004135D8" w:rsidRPr="008F1D35" w:rsidRDefault="004135D8" w:rsidP="00221A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F1D35">
              <w:rPr>
                <w:rFonts w:ascii="Times New Roman" w:hAnsi="Times New Roman"/>
                <w:sz w:val="18"/>
                <w:szCs w:val="18"/>
              </w:rPr>
              <w:t>т. (3463) 46-55-02, ф. 42-24-25</w:t>
            </w:r>
          </w:p>
          <w:p w:rsidR="004135D8" w:rsidRPr="008F1D35" w:rsidRDefault="004135D8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4135D8" w:rsidRPr="008F1D35" w:rsidRDefault="004135D8" w:rsidP="00162B63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8F1D35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8F1D35">
              <w:rPr>
                <w:rFonts w:ascii="Times New Roman" w:hAnsi="Times New Roman"/>
                <w:sz w:val="14"/>
              </w:rPr>
              <w:t>________</w:t>
            </w:r>
          </w:p>
          <w:p w:rsidR="004135D8" w:rsidRPr="008F1D35" w:rsidRDefault="004135D8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4135D8" w:rsidRPr="008F1D35" w:rsidRDefault="004135D8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8F1D35">
              <w:rPr>
                <w:rFonts w:ascii="Times New Roman" w:hAnsi="Times New Roman"/>
                <w:sz w:val="14"/>
              </w:rPr>
              <w:t>на № _____________ от ___________________________</w:t>
            </w:r>
          </w:p>
          <w:p w:rsidR="004135D8" w:rsidRPr="008F1D35" w:rsidRDefault="004135D8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8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  <w:r w:rsidRPr="008F1D35">
              <w:rPr>
                <w:lang w:val="en-US" w:eastAsia="ru-RU"/>
              </w:rPr>
              <w:t>k</w:t>
            </w: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8F1D35" w:rsidRDefault="004135D8" w:rsidP="00162B63">
            <w:pPr>
              <w:jc w:val="center"/>
              <w:rPr>
                <w:lang w:eastAsia="ru-RU"/>
              </w:rPr>
            </w:pPr>
          </w:p>
          <w:p w:rsidR="004135D8" w:rsidRPr="00162B63" w:rsidRDefault="004135D8" w:rsidP="00162B63">
            <w:pPr>
              <w:jc w:val="center"/>
              <w:rPr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right" w:tblpY="362"/>
        <w:tblW w:w="4820" w:type="dxa"/>
        <w:tblLook w:val="0000"/>
      </w:tblPr>
      <w:tblGrid>
        <w:gridCol w:w="4820"/>
      </w:tblGrid>
      <w:tr w:rsidR="004135D8" w:rsidRPr="001947FC" w:rsidTr="00E847F3">
        <w:trPr>
          <w:trHeight w:hRule="exact" w:val="3235"/>
        </w:trPr>
        <w:tc>
          <w:tcPr>
            <w:tcW w:w="4820" w:type="dxa"/>
          </w:tcPr>
          <w:p w:rsidR="004135D8" w:rsidRPr="00B445BF" w:rsidRDefault="004135D8" w:rsidP="00E847F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135D8" w:rsidRPr="00162B63" w:rsidRDefault="004135D8">
      <w:r w:rsidRPr="00162B63">
        <w:tab/>
      </w:r>
    </w:p>
    <w:p w:rsidR="004135D8" w:rsidRPr="00162B63" w:rsidRDefault="004135D8" w:rsidP="00387A51"/>
    <w:p w:rsidR="004135D8" w:rsidRPr="00162B63" w:rsidRDefault="004135D8" w:rsidP="00387A51"/>
    <w:p w:rsidR="004135D8" w:rsidRPr="00162B63" w:rsidRDefault="004135D8" w:rsidP="00387A51"/>
    <w:p w:rsidR="004135D8" w:rsidRPr="00162B63" w:rsidRDefault="004135D8" w:rsidP="00387A51"/>
    <w:p w:rsidR="004135D8" w:rsidRPr="00162B63" w:rsidRDefault="004135D8" w:rsidP="00387A51"/>
    <w:p w:rsidR="004135D8" w:rsidRPr="00162B63" w:rsidRDefault="004135D8" w:rsidP="00387A51"/>
    <w:p w:rsidR="004135D8" w:rsidRDefault="004135D8" w:rsidP="00E847F3">
      <w:pPr>
        <w:pStyle w:val="ConsPlusTitle"/>
        <w:ind w:firstLine="2340"/>
        <w:jc w:val="center"/>
        <w:rPr>
          <w:sz w:val="26"/>
          <w:szCs w:val="26"/>
        </w:rPr>
      </w:pPr>
    </w:p>
    <w:p w:rsidR="004135D8" w:rsidRDefault="004135D8" w:rsidP="003768F3">
      <w:pPr>
        <w:pStyle w:val="ConsPlusTitle"/>
        <w:jc w:val="center"/>
        <w:rPr>
          <w:b w:val="0"/>
          <w:sz w:val="26"/>
          <w:szCs w:val="26"/>
        </w:rPr>
      </w:pPr>
    </w:p>
    <w:p w:rsidR="004135D8" w:rsidRPr="00405A47" w:rsidRDefault="004135D8" w:rsidP="00405A47">
      <w:pPr>
        <w:pStyle w:val="BodyText"/>
        <w:ind w:firstLine="709"/>
        <w:jc w:val="center"/>
        <w:rPr>
          <w:sz w:val="26"/>
        </w:rPr>
      </w:pPr>
      <w:r w:rsidRPr="00405A47">
        <w:rPr>
          <w:sz w:val="26"/>
        </w:rPr>
        <w:t xml:space="preserve">Правовое заключение на проект </w:t>
      </w:r>
    </w:p>
    <w:p w:rsidR="004135D8" w:rsidRPr="00405A47" w:rsidRDefault="004135D8" w:rsidP="00405A47">
      <w:pPr>
        <w:spacing w:after="0" w:line="240" w:lineRule="auto"/>
        <w:ind w:firstLine="709"/>
        <w:jc w:val="center"/>
        <w:rPr>
          <w:rFonts w:ascii="Times New Roman" w:hAnsi="Times New Roman"/>
          <w:caps/>
          <w:sz w:val="26"/>
          <w:szCs w:val="26"/>
        </w:rPr>
      </w:pPr>
      <w:r w:rsidRPr="00405A47">
        <w:rPr>
          <w:rFonts w:ascii="Times New Roman" w:hAnsi="Times New Roman"/>
          <w:sz w:val="26"/>
          <w:szCs w:val="26"/>
        </w:rPr>
        <w:t>Решения Думы города Пыть-Ях «</w:t>
      </w:r>
      <w:r w:rsidRPr="00405A47">
        <w:rPr>
          <w:rFonts w:ascii="Times New Roman" w:hAnsi="Times New Roman"/>
          <w:bCs/>
          <w:sz w:val="26"/>
          <w:szCs w:val="26"/>
        </w:rPr>
        <w:t>Об утверждении ежегодного отчета</w:t>
      </w:r>
    </w:p>
    <w:p w:rsidR="004135D8" w:rsidRPr="00405A47" w:rsidRDefault="004135D8" w:rsidP="00405A47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05A47">
        <w:rPr>
          <w:rFonts w:ascii="Times New Roman" w:hAnsi="Times New Roman"/>
          <w:sz w:val="26"/>
          <w:szCs w:val="26"/>
        </w:rPr>
        <w:t>главы  администрации города Пыть-Яха о результатах своей деятельности,</w:t>
      </w:r>
    </w:p>
    <w:p w:rsidR="004135D8" w:rsidRPr="00405A47" w:rsidRDefault="004135D8" w:rsidP="00405A47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05A47">
        <w:rPr>
          <w:rFonts w:ascii="Times New Roman" w:hAnsi="Times New Roman"/>
          <w:sz w:val="26"/>
          <w:szCs w:val="26"/>
        </w:rPr>
        <w:t>о результатах деятельности  Администрации города Пыть-Яха, в том числе о решении вопросов,  поставленных Думой города Пыть-Яха за 2013 год»</w:t>
      </w:r>
    </w:p>
    <w:p w:rsidR="004135D8" w:rsidRPr="00405A47" w:rsidRDefault="004135D8" w:rsidP="00405A47">
      <w:pPr>
        <w:pStyle w:val="BodyText"/>
        <w:ind w:firstLine="709"/>
        <w:jc w:val="center"/>
        <w:rPr>
          <w:b/>
          <w:sz w:val="26"/>
          <w:szCs w:val="26"/>
        </w:rPr>
      </w:pP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05A47">
        <w:rPr>
          <w:rFonts w:ascii="Times New Roman" w:hAnsi="Times New Roman"/>
          <w:b/>
          <w:sz w:val="26"/>
          <w:szCs w:val="26"/>
        </w:rPr>
        <w:tab/>
      </w:r>
      <w:r w:rsidRPr="00405A47">
        <w:rPr>
          <w:rFonts w:ascii="Times New Roman" w:hAnsi="Times New Roman"/>
          <w:sz w:val="26"/>
          <w:szCs w:val="26"/>
        </w:rPr>
        <w:t>Управлением по правовым вопросам рассмотрен представленный для юридического заключения проект решения Думы города Пыть-Ях «</w:t>
      </w:r>
      <w:r w:rsidRPr="00405A47">
        <w:rPr>
          <w:rFonts w:ascii="Times New Roman" w:hAnsi="Times New Roman"/>
          <w:bCs/>
          <w:sz w:val="26"/>
          <w:szCs w:val="26"/>
        </w:rPr>
        <w:t xml:space="preserve">Об утверждении ежегодного отчета </w:t>
      </w:r>
      <w:r w:rsidRPr="00405A47">
        <w:rPr>
          <w:rFonts w:ascii="Times New Roman" w:hAnsi="Times New Roman"/>
          <w:sz w:val="26"/>
          <w:szCs w:val="26"/>
        </w:rPr>
        <w:t>главы  Администрации города Пыть-Яха о результатах своей деятельности, о результатах деятельности  Администрации города Пыть-Яха, в том числе о решении вопросов,  поставленных Думой города Пыть-Яха за 2013 год».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ab/>
        <w:t>Проект рассмотрен на соответствие действующему законодательству, в том числе Федеральному закону от 06.10.2003 № 131-ФЗ «Об общих принципах организации местного самоуправления в Российской Федерации», Уставу города Пыть-Ях, утвержденному решением Думы города от 25.06.2005 №516, решению Думы города от 15.04.2011 №34 «Об утверждении Положения о ежегодном отчете главы Администрации города Пыть-Яха о результатах своей деятельности, о результатах деятельности Администрации города Пыть-Яха, в том числе о решении вопросов, поставленных Думой города Пыть-Яха». В проекте решения отражены основные вопросы о результатах деятельности Администрации г. Пыть-Яха  за 2013 год по осуществлению отдельных государственных полномочий, переданных федеральными законами и законами Ханты-Мансийского автономного округа-Югры и по решению вопросов местного значения в следующих областях обеспечения жизнедеятельности населения: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бюджета, финансов и учета;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управления муниципальной собственностью, взаимоотношений с предприятиями, учреждениями, организациями;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 использования земли, охраны природы, недропользования;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строительства, транспорта, жилищного хозяйства, коммунально-бытового обслуживания населения;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образования, культуры, охраны здоровья, физической культуры и спорта, защиты прав потребителей;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>- защиты населения и территории от чрезвычайных ситуаций природного и техногенного характера.</w:t>
      </w:r>
    </w:p>
    <w:p w:rsidR="004135D8" w:rsidRPr="00405A47" w:rsidRDefault="004135D8" w:rsidP="00405A4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05A47">
        <w:rPr>
          <w:rFonts w:ascii="Times New Roman" w:hAnsi="Times New Roman"/>
          <w:color w:val="000000"/>
          <w:sz w:val="26"/>
          <w:szCs w:val="26"/>
        </w:rPr>
        <w:tab/>
        <w:t>А также отражены основные показатели деятельности администрации города в правовой сфере: проведение мониторинга правоприменения, проведение антикоррупционной экспертизы; в сфере профилактики терроризма и экстремизма на территории города.</w:t>
      </w:r>
    </w:p>
    <w:p w:rsidR="004135D8" w:rsidRPr="00405A47" w:rsidRDefault="004135D8" w:rsidP="00405A47">
      <w:pPr>
        <w:pStyle w:val="BodyText"/>
        <w:ind w:firstLine="709"/>
        <w:jc w:val="both"/>
        <w:rPr>
          <w:sz w:val="26"/>
          <w:szCs w:val="26"/>
        </w:rPr>
      </w:pPr>
      <w:r w:rsidRPr="00405A47">
        <w:rPr>
          <w:sz w:val="26"/>
          <w:szCs w:val="26"/>
        </w:rPr>
        <w:tab/>
        <w:t>Проект соответствует требованиям действующего законодательства и может быть представлен на рассмотрение Думы города.</w:t>
      </w:r>
    </w:p>
    <w:p w:rsidR="004135D8" w:rsidRPr="00E5382A" w:rsidRDefault="004135D8" w:rsidP="00405A47">
      <w:pPr>
        <w:pStyle w:val="BodyText"/>
        <w:jc w:val="both"/>
        <w:rPr>
          <w:sz w:val="26"/>
          <w:szCs w:val="26"/>
        </w:rPr>
      </w:pPr>
      <w:r w:rsidRPr="00E5382A">
        <w:rPr>
          <w:sz w:val="26"/>
          <w:szCs w:val="26"/>
        </w:rPr>
        <w:tab/>
        <w:t xml:space="preserve"> </w:t>
      </w:r>
    </w:p>
    <w:p w:rsidR="004135D8" w:rsidRDefault="004135D8" w:rsidP="00405A47">
      <w:pPr>
        <w:pStyle w:val="BodyText"/>
        <w:jc w:val="both"/>
        <w:rPr>
          <w:sz w:val="26"/>
          <w:szCs w:val="26"/>
        </w:rPr>
      </w:pPr>
    </w:p>
    <w:p w:rsidR="004135D8" w:rsidRPr="003276A5" w:rsidRDefault="004135D8" w:rsidP="00405A47">
      <w:pPr>
        <w:pStyle w:val="BodyText"/>
        <w:jc w:val="both"/>
        <w:rPr>
          <w:sz w:val="26"/>
          <w:szCs w:val="26"/>
        </w:rPr>
      </w:pPr>
    </w:p>
    <w:p w:rsidR="004135D8" w:rsidRPr="00405A47" w:rsidRDefault="004135D8" w:rsidP="00405A47">
      <w:pPr>
        <w:pStyle w:val="BodyText"/>
        <w:jc w:val="both"/>
        <w:rPr>
          <w:bCs/>
          <w:sz w:val="26"/>
          <w:szCs w:val="26"/>
        </w:rPr>
      </w:pPr>
      <w:r w:rsidRPr="00405A47">
        <w:rPr>
          <w:bCs/>
          <w:sz w:val="26"/>
          <w:szCs w:val="26"/>
        </w:rPr>
        <w:t>Начальник управления</w:t>
      </w:r>
      <w:r w:rsidRPr="00405A47">
        <w:rPr>
          <w:bCs/>
          <w:sz w:val="26"/>
          <w:szCs w:val="26"/>
        </w:rPr>
        <w:tab/>
      </w:r>
      <w:r w:rsidRPr="00405A47">
        <w:rPr>
          <w:bCs/>
          <w:sz w:val="26"/>
          <w:szCs w:val="26"/>
        </w:rPr>
        <w:tab/>
      </w:r>
      <w:r w:rsidRPr="00405A47">
        <w:rPr>
          <w:bCs/>
          <w:sz w:val="26"/>
          <w:szCs w:val="26"/>
        </w:rPr>
        <w:tab/>
        <w:t xml:space="preserve">    </w:t>
      </w:r>
      <w:r w:rsidRPr="00405A47">
        <w:rPr>
          <w:bCs/>
          <w:sz w:val="26"/>
          <w:szCs w:val="26"/>
        </w:rPr>
        <w:tab/>
        <w:t xml:space="preserve">                           О.Н. Медведева</w:t>
      </w:r>
    </w:p>
    <w:p w:rsidR="004135D8" w:rsidRDefault="004135D8" w:rsidP="00405A47">
      <w:pPr>
        <w:pStyle w:val="BodyText"/>
        <w:jc w:val="both"/>
        <w:rPr>
          <w:b/>
          <w:bCs/>
          <w:sz w:val="26"/>
          <w:szCs w:val="26"/>
        </w:rPr>
      </w:pPr>
    </w:p>
    <w:p w:rsidR="004135D8" w:rsidRDefault="004135D8" w:rsidP="00405A47">
      <w:pPr>
        <w:pStyle w:val="BodyText"/>
        <w:jc w:val="both"/>
        <w:rPr>
          <w:b/>
          <w:bCs/>
          <w:sz w:val="26"/>
          <w:szCs w:val="26"/>
        </w:rPr>
      </w:pPr>
    </w:p>
    <w:p w:rsidR="004135D8" w:rsidRPr="00E21F34" w:rsidRDefault="004135D8" w:rsidP="009A5A5B">
      <w:pPr>
        <w:jc w:val="both"/>
      </w:pPr>
    </w:p>
    <w:p w:rsidR="004135D8" w:rsidRPr="001547F8" w:rsidRDefault="004135D8" w:rsidP="009A5A5B">
      <w:pPr>
        <w:pStyle w:val="BodyText"/>
        <w:jc w:val="center"/>
      </w:pPr>
    </w:p>
    <w:sectPr w:rsidR="004135D8" w:rsidRPr="001547F8" w:rsidSect="00E847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5D8" w:rsidRDefault="004135D8" w:rsidP="001C3D24">
      <w:pPr>
        <w:spacing w:after="0" w:line="240" w:lineRule="auto"/>
      </w:pPr>
      <w:r>
        <w:separator/>
      </w:r>
    </w:p>
  </w:endnote>
  <w:endnote w:type="continuationSeparator" w:id="0">
    <w:p w:rsidR="004135D8" w:rsidRDefault="004135D8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5D8" w:rsidRDefault="004135D8" w:rsidP="001C3D24">
      <w:pPr>
        <w:spacing w:after="0" w:line="240" w:lineRule="auto"/>
      </w:pPr>
      <w:r>
        <w:separator/>
      </w:r>
    </w:p>
  </w:footnote>
  <w:footnote w:type="continuationSeparator" w:id="0">
    <w:p w:rsidR="004135D8" w:rsidRDefault="004135D8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7E70577F"/>
    <w:multiLevelType w:val="hybridMultilevel"/>
    <w:tmpl w:val="70AE270E"/>
    <w:lvl w:ilvl="0" w:tplc="4E3EF584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25E3D"/>
    <w:rsid w:val="00031687"/>
    <w:rsid w:val="00031B41"/>
    <w:rsid w:val="000418AF"/>
    <w:rsid w:val="00052896"/>
    <w:rsid w:val="00052A40"/>
    <w:rsid w:val="00070C4B"/>
    <w:rsid w:val="00082A4B"/>
    <w:rsid w:val="00085149"/>
    <w:rsid w:val="00096449"/>
    <w:rsid w:val="000B491D"/>
    <w:rsid w:val="000D5534"/>
    <w:rsid w:val="000E5F55"/>
    <w:rsid w:val="00125594"/>
    <w:rsid w:val="00131AFF"/>
    <w:rsid w:val="001327B0"/>
    <w:rsid w:val="001400A4"/>
    <w:rsid w:val="00143443"/>
    <w:rsid w:val="00150F7E"/>
    <w:rsid w:val="001547F8"/>
    <w:rsid w:val="00157C51"/>
    <w:rsid w:val="00162B63"/>
    <w:rsid w:val="00164852"/>
    <w:rsid w:val="001674FA"/>
    <w:rsid w:val="00173206"/>
    <w:rsid w:val="001778AA"/>
    <w:rsid w:val="001947FC"/>
    <w:rsid w:val="00197B7A"/>
    <w:rsid w:val="001B0630"/>
    <w:rsid w:val="001B57EE"/>
    <w:rsid w:val="001B7D3E"/>
    <w:rsid w:val="001C3D24"/>
    <w:rsid w:val="001D44D7"/>
    <w:rsid w:val="00221AB3"/>
    <w:rsid w:val="00230D7A"/>
    <w:rsid w:val="002463F1"/>
    <w:rsid w:val="00251BE6"/>
    <w:rsid w:val="0027693B"/>
    <w:rsid w:val="00285A77"/>
    <w:rsid w:val="002B2683"/>
    <w:rsid w:val="002B3F99"/>
    <w:rsid w:val="002C0FDE"/>
    <w:rsid w:val="002F5403"/>
    <w:rsid w:val="00301BBB"/>
    <w:rsid w:val="003276A5"/>
    <w:rsid w:val="003319BC"/>
    <w:rsid w:val="003360D8"/>
    <w:rsid w:val="0033671E"/>
    <w:rsid w:val="00343F0B"/>
    <w:rsid w:val="00345129"/>
    <w:rsid w:val="00361FA2"/>
    <w:rsid w:val="003707AB"/>
    <w:rsid w:val="0037585F"/>
    <w:rsid w:val="003768F3"/>
    <w:rsid w:val="00385439"/>
    <w:rsid w:val="00387A51"/>
    <w:rsid w:val="003A7D5B"/>
    <w:rsid w:val="003B0E05"/>
    <w:rsid w:val="003B31F4"/>
    <w:rsid w:val="003C24E4"/>
    <w:rsid w:val="003C5407"/>
    <w:rsid w:val="003E3A39"/>
    <w:rsid w:val="003E4BED"/>
    <w:rsid w:val="00400945"/>
    <w:rsid w:val="00405A47"/>
    <w:rsid w:val="004123C6"/>
    <w:rsid w:val="00412F02"/>
    <w:rsid w:val="00412F24"/>
    <w:rsid w:val="004135D8"/>
    <w:rsid w:val="00427309"/>
    <w:rsid w:val="00431A5E"/>
    <w:rsid w:val="00432432"/>
    <w:rsid w:val="00474F3E"/>
    <w:rsid w:val="004753FE"/>
    <w:rsid w:val="00483925"/>
    <w:rsid w:val="004A2BF2"/>
    <w:rsid w:val="004A32CE"/>
    <w:rsid w:val="004C08B5"/>
    <w:rsid w:val="004C591D"/>
    <w:rsid w:val="004D5B07"/>
    <w:rsid w:val="004D5DD6"/>
    <w:rsid w:val="005011AA"/>
    <w:rsid w:val="00503AAD"/>
    <w:rsid w:val="005128D0"/>
    <w:rsid w:val="005136ED"/>
    <w:rsid w:val="00525080"/>
    <w:rsid w:val="005273B3"/>
    <w:rsid w:val="0052772B"/>
    <w:rsid w:val="00531151"/>
    <w:rsid w:val="00535E02"/>
    <w:rsid w:val="00537DF2"/>
    <w:rsid w:val="005649AA"/>
    <w:rsid w:val="005657FD"/>
    <w:rsid w:val="00571D20"/>
    <w:rsid w:val="0057411D"/>
    <w:rsid w:val="00577096"/>
    <w:rsid w:val="00577762"/>
    <w:rsid w:val="005818F6"/>
    <w:rsid w:val="00581B14"/>
    <w:rsid w:val="00593423"/>
    <w:rsid w:val="005973CB"/>
    <w:rsid w:val="005A36EA"/>
    <w:rsid w:val="005A471E"/>
    <w:rsid w:val="005B3897"/>
    <w:rsid w:val="005B5B05"/>
    <w:rsid w:val="005C257F"/>
    <w:rsid w:val="005C6D9F"/>
    <w:rsid w:val="005D06DA"/>
    <w:rsid w:val="005E612B"/>
    <w:rsid w:val="005F2BCF"/>
    <w:rsid w:val="005F70DA"/>
    <w:rsid w:val="0061320E"/>
    <w:rsid w:val="00641115"/>
    <w:rsid w:val="00645CB0"/>
    <w:rsid w:val="00645DBB"/>
    <w:rsid w:val="00646C53"/>
    <w:rsid w:val="006538DD"/>
    <w:rsid w:val="00653E3B"/>
    <w:rsid w:val="0066205B"/>
    <w:rsid w:val="006626BC"/>
    <w:rsid w:val="00675D66"/>
    <w:rsid w:val="00695F47"/>
    <w:rsid w:val="006A1055"/>
    <w:rsid w:val="006A563B"/>
    <w:rsid w:val="006C509E"/>
    <w:rsid w:val="006C5566"/>
    <w:rsid w:val="006E17BE"/>
    <w:rsid w:val="006E4E03"/>
    <w:rsid w:val="006F0726"/>
    <w:rsid w:val="00711AC6"/>
    <w:rsid w:val="00727FC2"/>
    <w:rsid w:val="00735F3D"/>
    <w:rsid w:val="00746362"/>
    <w:rsid w:val="00750110"/>
    <w:rsid w:val="00761ED3"/>
    <w:rsid w:val="00794E18"/>
    <w:rsid w:val="007A705F"/>
    <w:rsid w:val="007F6D2D"/>
    <w:rsid w:val="0080049D"/>
    <w:rsid w:val="008109CE"/>
    <w:rsid w:val="00817626"/>
    <w:rsid w:val="008208D3"/>
    <w:rsid w:val="00820E62"/>
    <w:rsid w:val="00831C72"/>
    <w:rsid w:val="008403DE"/>
    <w:rsid w:val="008638A7"/>
    <w:rsid w:val="008638B8"/>
    <w:rsid w:val="008943D9"/>
    <w:rsid w:val="008A558A"/>
    <w:rsid w:val="008B11D1"/>
    <w:rsid w:val="008B7E32"/>
    <w:rsid w:val="008C0B0B"/>
    <w:rsid w:val="008C44F0"/>
    <w:rsid w:val="008D019D"/>
    <w:rsid w:val="008D627E"/>
    <w:rsid w:val="008E26E2"/>
    <w:rsid w:val="008F1D35"/>
    <w:rsid w:val="00900709"/>
    <w:rsid w:val="0090384F"/>
    <w:rsid w:val="0091759A"/>
    <w:rsid w:val="009313B3"/>
    <w:rsid w:val="00933158"/>
    <w:rsid w:val="00973C0A"/>
    <w:rsid w:val="009827F8"/>
    <w:rsid w:val="00984D3C"/>
    <w:rsid w:val="00986167"/>
    <w:rsid w:val="0098752C"/>
    <w:rsid w:val="00991D1B"/>
    <w:rsid w:val="0099445B"/>
    <w:rsid w:val="0099589C"/>
    <w:rsid w:val="009A1869"/>
    <w:rsid w:val="009A5A5B"/>
    <w:rsid w:val="009B7BA8"/>
    <w:rsid w:val="009C6082"/>
    <w:rsid w:val="009C6942"/>
    <w:rsid w:val="009D789F"/>
    <w:rsid w:val="009E1D2D"/>
    <w:rsid w:val="00A060A7"/>
    <w:rsid w:val="00A2151D"/>
    <w:rsid w:val="00A23953"/>
    <w:rsid w:val="00A31239"/>
    <w:rsid w:val="00A33C2E"/>
    <w:rsid w:val="00A4090A"/>
    <w:rsid w:val="00A55C1B"/>
    <w:rsid w:val="00A63833"/>
    <w:rsid w:val="00A71913"/>
    <w:rsid w:val="00A74CB2"/>
    <w:rsid w:val="00A902D9"/>
    <w:rsid w:val="00A903D7"/>
    <w:rsid w:val="00A9148E"/>
    <w:rsid w:val="00AA0DC0"/>
    <w:rsid w:val="00AD44C1"/>
    <w:rsid w:val="00AE0D7F"/>
    <w:rsid w:val="00B20B8B"/>
    <w:rsid w:val="00B21DEA"/>
    <w:rsid w:val="00B32573"/>
    <w:rsid w:val="00B445BF"/>
    <w:rsid w:val="00B56660"/>
    <w:rsid w:val="00B67E4D"/>
    <w:rsid w:val="00B73F20"/>
    <w:rsid w:val="00B77502"/>
    <w:rsid w:val="00B77B77"/>
    <w:rsid w:val="00B90BB1"/>
    <w:rsid w:val="00B94A6A"/>
    <w:rsid w:val="00B979FB"/>
    <w:rsid w:val="00BA6344"/>
    <w:rsid w:val="00BB3DAB"/>
    <w:rsid w:val="00BB40E4"/>
    <w:rsid w:val="00BC1609"/>
    <w:rsid w:val="00BD35BB"/>
    <w:rsid w:val="00BD3D52"/>
    <w:rsid w:val="00BD4EF9"/>
    <w:rsid w:val="00BD64A5"/>
    <w:rsid w:val="00C01D04"/>
    <w:rsid w:val="00C0224D"/>
    <w:rsid w:val="00C02D8B"/>
    <w:rsid w:val="00C12EE1"/>
    <w:rsid w:val="00C25DD5"/>
    <w:rsid w:val="00C46EEF"/>
    <w:rsid w:val="00C51806"/>
    <w:rsid w:val="00C62E90"/>
    <w:rsid w:val="00C7435A"/>
    <w:rsid w:val="00C76ABD"/>
    <w:rsid w:val="00CA3139"/>
    <w:rsid w:val="00CA3AD2"/>
    <w:rsid w:val="00CC3968"/>
    <w:rsid w:val="00CD0BCB"/>
    <w:rsid w:val="00CD2450"/>
    <w:rsid w:val="00CE137C"/>
    <w:rsid w:val="00D03ACA"/>
    <w:rsid w:val="00D248C7"/>
    <w:rsid w:val="00D351A3"/>
    <w:rsid w:val="00D36E92"/>
    <w:rsid w:val="00D4014B"/>
    <w:rsid w:val="00D63018"/>
    <w:rsid w:val="00D73456"/>
    <w:rsid w:val="00D74CFB"/>
    <w:rsid w:val="00D92148"/>
    <w:rsid w:val="00DA0EBB"/>
    <w:rsid w:val="00DA4EA0"/>
    <w:rsid w:val="00DB7CA7"/>
    <w:rsid w:val="00DC52C8"/>
    <w:rsid w:val="00DE2A50"/>
    <w:rsid w:val="00DF5124"/>
    <w:rsid w:val="00E02362"/>
    <w:rsid w:val="00E171F7"/>
    <w:rsid w:val="00E20BFD"/>
    <w:rsid w:val="00E21F34"/>
    <w:rsid w:val="00E23DAD"/>
    <w:rsid w:val="00E34C2F"/>
    <w:rsid w:val="00E354EF"/>
    <w:rsid w:val="00E40843"/>
    <w:rsid w:val="00E45420"/>
    <w:rsid w:val="00E472E2"/>
    <w:rsid w:val="00E5382A"/>
    <w:rsid w:val="00E6002C"/>
    <w:rsid w:val="00E614B9"/>
    <w:rsid w:val="00E669D7"/>
    <w:rsid w:val="00E72B04"/>
    <w:rsid w:val="00E8291D"/>
    <w:rsid w:val="00E847F3"/>
    <w:rsid w:val="00E8629F"/>
    <w:rsid w:val="00E9096C"/>
    <w:rsid w:val="00EB1AC0"/>
    <w:rsid w:val="00ED33A8"/>
    <w:rsid w:val="00ED48AE"/>
    <w:rsid w:val="00EE077F"/>
    <w:rsid w:val="00EE4903"/>
    <w:rsid w:val="00EE63E1"/>
    <w:rsid w:val="00EF39D5"/>
    <w:rsid w:val="00F12CA6"/>
    <w:rsid w:val="00F1643E"/>
    <w:rsid w:val="00F4282F"/>
    <w:rsid w:val="00F45897"/>
    <w:rsid w:val="00F62E64"/>
    <w:rsid w:val="00F71734"/>
    <w:rsid w:val="00F71B7D"/>
    <w:rsid w:val="00F740B0"/>
    <w:rsid w:val="00F9297D"/>
    <w:rsid w:val="00FA263D"/>
    <w:rsid w:val="00FB1A34"/>
    <w:rsid w:val="00FB6DD4"/>
    <w:rsid w:val="00FB70C3"/>
    <w:rsid w:val="00FC211E"/>
    <w:rsid w:val="00FC34B2"/>
    <w:rsid w:val="00FD1643"/>
    <w:rsid w:val="00FD4511"/>
    <w:rsid w:val="00FD4785"/>
    <w:rsid w:val="00FE1F64"/>
    <w:rsid w:val="00FE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E847F3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12F24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E847F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847F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Title">
    <w:name w:val="Title"/>
    <w:basedOn w:val="Normal"/>
    <w:link w:val="TitleChar1"/>
    <w:uiPriority w:val="99"/>
    <w:qFormat/>
    <w:locked/>
    <w:rsid w:val="001547F8"/>
    <w:pPr>
      <w:spacing w:after="0" w:line="240" w:lineRule="auto"/>
      <w:jc w:val="center"/>
    </w:pPr>
    <w:rPr>
      <w:rFonts w:ascii="Times New Roman" w:hAnsi="Times New Roman"/>
      <w:b/>
      <w:bCs/>
      <w:sz w:val="32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D4511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1547F8"/>
    <w:rPr>
      <w:rFonts w:cs="Times New Roman"/>
      <w:b/>
      <w:bCs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76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440</Words>
  <Characters>2508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MedvedevaON</cp:lastModifiedBy>
  <cp:revision>2</cp:revision>
  <cp:lastPrinted>2014-03-28T05:40:00Z</cp:lastPrinted>
  <dcterms:created xsi:type="dcterms:W3CDTF">2014-03-28T05:41:00Z</dcterms:created>
  <dcterms:modified xsi:type="dcterms:W3CDTF">2014-03-28T05:41:00Z</dcterms:modified>
</cp:coreProperties>
</file>